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7E2F8F" w14:textId="47FCD27E" w:rsidR="00505FE4" w:rsidRPr="00865182" w:rsidRDefault="00505FE4" w:rsidP="00A4490B">
      <w:pPr>
        <w:pStyle w:val="Tytu"/>
        <w:ind w:right="707"/>
        <w:jc w:val="left"/>
        <w:rPr>
          <w:szCs w:val="24"/>
        </w:rPr>
      </w:pPr>
    </w:p>
    <w:p w14:paraId="66F368F3" w14:textId="77777777" w:rsidR="00505FE4" w:rsidRPr="00865182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865182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865182" w14:paraId="2987B46E" w14:textId="77777777" w:rsidTr="00F77DC4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230E109D" w14:textId="77777777" w:rsidR="00505FE4" w:rsidRPr="00865182" w:rsidRDefault="00505FE4" w:rsidP="00F77DC4">
            <w:pPr>
              <w:ind w:left="113" w:right="113"/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92BEA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Nazwa modułu (bloku przedmiotów): </w:t>
            </w:r>
          </w:p>
          <w:p w14:paraId="6DA024CF" w14:textId="6A6730EF" w:rsidR="00694ADD" w:rsidRPr="00865182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SZTUCZNA INTELIGENCJA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3B107DF" w14:textId="1416DAB6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Kod modułu:</w:t>
            </w:r>
            <w:r w:rsidR="00694ADD" w:rsidRPr="00865182">
              <w:rPr>
                <w:sz w:val="24"/>
                <w:szCs w:val="24"/>
              </w:rPr>
              <w:t xml:space="preserve"> M18</w:t>
            </w:r>
          </w:p>
        </w:tc>
      </w:tr>
      <w:tr w:rsidR="00505FE4" w:rsidRPr="00865182" w14:paraId="2AB3D212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6219F33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54D0E" w14:textId="77777777" w:rsidR="00505FE4" w:rsidRPr="00865182" w:rsidRDefault="00505FE4" w:rsidP="00F77DC4">
            <w:pPr>
              <w:rPr>
                <w:b/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Nazwa przedmiotu: </w:t>
            </w:r>
          </w:p>
          <w:p w14:paraId="11C9F0A6" w14:textId="250C608B" w:rsidR="00505FE4" w:rsidRPr="00865182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Sztuczna inteligencja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B21CCA0" w14:textId="6471566F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Kod przedmiotu:</w:t>
            </w:r>
            <w:r w:rsidR="00694ADD" w:rsidRPr="00865182">
              <w:rPr>
                <w:sz w:val="24"/>
                <w:szCs w:val="24"/>
              </w:rPr>
              <w:t xml:space="preserve"> M18</w:t>
            </w:r>
          </w:p>
        </w:tc>
      </w:tr>
      <w:tr w:rsidR="00505FE4" w:rsidRPr="00865182" w14:paraId="3077EC1F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F8EBC01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1CF466F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Nazwa jednostki organizacyjnej prowadzącej przedmiot / moduł:</w:t>
            </w:r>
          </w:p>
          <w:p w14:paraId="77CDE284" w14:textId="77777777" w:rsidR="00505FE4" w:rsidRPr="00865182" w:rsidRDefault="00A0655B" w:rsidP="00F77DC4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865182" w14:paraId="78C1ED6D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3AA3902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459A9BD" w14:textId="4D37D861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Nazwa kierunku:</w:t>
            </w:r>
            <w:r w:rsidR="00694ADD" w:rsidRPr="00865182">
              <w:rPr>
                <w:sz w:val="24"/>
                <w:szCs w:val="24"/>
              </w:rPr>
              <w:t xml:space="preserve"> </w:t>
            </w:r>
            <w:r w:rsidR="00694ADD" w:rsidRPr="00865182">
              <w:rPr>
                <w:b/>
                <w:sz w:val="24"/>
                <w:szCs w:val="24"/>
              </w:rPr>
              <w:t>INFORMATYKA</w:t>
            </w:r>
          </w:p>
          <w:p w14:paraId="6ED19159" w14:textId="77777777" w:rsidR="00505FE4" w:rsidRPr="00865182" w:rsidRDefault="00505FE4" w:rsidP="00F77DC4">
            <w:pPr>
              <w:rPr>
                <w:b/>
                <w:sz w:val="24"/>
                <w:szCs w:val="24"/>
              </w:rPr>
            </w:pPr>
          </w:p>
        </w:tc>
      </w:tr>
      <w:tr w:rsidR="00505FE4" w:rsidRPr="00865182" w14:paraId="1EB38C96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2BE7698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D872C6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Nazwa specjalności:</w:t>
            </w:r>
            <w:r w:rsidR="00A0655B" w:rsidRPr="00865182">
              <w:rPr>
                <w:sz w:val="24"/>
                <w:szCs w:val="24"/>
              </w:rPr>
              <w:t xml:space="preserve"> /niewłaściwe skasować/</w:t>
            </w:r>
          </w:p>
          <w:p w14:paraId="4DB7C954" w14:textId="1FC288CC" w:rsidR="00505FE4" w:rsidRPr="00865182" w:rsidRDefault="00A0655B" w:rsidP="00F77DC4">
            <w:pPr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Administracja systemów i sieci komputerowych</w:t>
            </w:r>
            <w:r w:rsidRPr="00865182">
              <w:rPr>
                <w:b/>
                <w:bCs/>
                <w:sz w:val="24"/>
                <w:szCs w:val="24"/>
              </w:rPr>
              <w:br/>
              <w:t>Projektowanie baz danych i oprogramowanie użytkowe</w:t>
            </w:r>
          </w:p>
        </w:tc>
      </w:tr>
      <w:tr w:rsidR="00505FE4" w:rsidRPr="00865182" w14:paraId="655B4908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9250DA3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1A6E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Forma studiów:</w:t>
            </w:r>
          </w:p>
          <w:p w14:paraId="1FC7BD3D" w14:textId="1B8B46C8" w:rsidR="00505FE4" w:rsidRPr="00865182" w:rsidRDefault="00BF43B6" w:rsidP="00F77DC4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nie</w:t>
            </w:r>
            <w:r w:rsidR="00694ADD" w:rsidRPr="00865182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8761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Profil kształcenia:</w:t>
            </w:r>
          </w:p>
          <w:p w14:paraId="1E5D7340" w14:textId="0B2AB10B" w:rsidR="00505FE4" w:rsidRPr="00865182" w:rsidRDefault="00694ADD" w:rsidP="00F77DC4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349F69F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Poziom studiów:</w:t>
            </w:r>
          </w:p>
          <w:p w14:paraId="021B1E05" w14:textId="4AAF36C7" w:rsidR="00CF68E0" w:rsidRPr="00865182" w:rsidRDefault="00A66CAF" w:rsidP="00F77DC4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studia 1 stopnia</w:t>
            </w:r>
          </w:p>
        </w:tc>
      </w:tr>
      <w:tr w:rsidR="00505FE4" w:rsidRPr="00865182" w14:paraId="6083F097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A0D9FFB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2AD91" w14:textId="77777777" w:rsidR="00694ADD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Rok / semestr: </w:t>
            </w:r>
          </w:p>
          <w:p w14:paraId="034C0E71" w14:textId="25498C2A" w:rsidR="00505FE4" w:rsidRPr="00865182" w:rsidRDefault="00694ADD" w:rsidP="00F77DC4">
            <w:pPr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3/6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2AF3D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Status przedmiotu /modułu:</w:t>
            </w:r>
          </w:p>
          <w:p w14:paraId="089974C2" w14:textId="33767851" w:rsidR="00505FE4" w:rsidRPr="00865182" w:rsidRDefault="00694ADD" w:rsidP="00F77DC4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220E66F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Język przedmiotu / modułu:</w:t>
            </w:r>
          </w:p>
          <w:p w14:paraId="4334ED64" w14:textId="4922449E" w:rsidR="00505FE4" w:rsidRPr="00865182" w:rsidRDefault="00694ADD" w:rsidP="00F77DC4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polski/angielski</w:t>
            </w:r>
          </w:p>
        </w:tc>
      </w:tr>
      <w:tr w:rsidR="00505FE4" w:rsidRPr="00865182" w14:paraId="1BE4A02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0B1CAD7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F68DA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  <w:p w14:paraId="6D266FB9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90836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F122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B8663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400F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94CDA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5A161305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inne </w:t>
            </w:r>
            <w:r w:rsidRPr="00865182">
              <w:rPr>
                <w:sz w:val="24"/>
                <w:szCs w:val="24"/>
              </w:rPr>
              <w:br/>
              <w:t>(wpisać jakie)</w:t>
            </w:r>
          </w:p>
        </w:tc>
      </w:tr>
      <w:tr w:rsidR="00505FE4" w:rsidRPr="00865182" w14:paraId="3AE85E61" w14:textId="77777777" w:rsidTr="00F77DC4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CDFC863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1752DC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D2940B" w14:textId="313A7280" w:rsidR="00505FE4" w:rsidRPr="00865182" w:rsidRDefault="00BF43B6" w:rsidP="00F77DC4">
            <w:pPr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8646D5" w14:textId="77777777" w:rsidR="00505FE4" w:rsidRPr="0086518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58353D" w14:textId="2A47690D" w:rsidR="00505FE4" w:rsidRPr="0086518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F5986" w14:textId="28994078" w:rsidR="00505FE4" w:rsidRPr="00865182" w:rsidRDefault="00694ADD" w:rsidP="00F77DC4">
            <w:pPr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1A46E5" w14:textId="77777777" w:rsidR="00505FE4" w:rsidRPr="0086518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1E712B" w14:textId="77777777" w:rsidR="00505FE4" w:rsidRPr="00865182" w:rsidRDefault="00505FE4" w:rsidP="00F77DC4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F798E52" w14:textId="77777777" w:rsidR="00505FE4" w:rsidRPr="00865182" w:rsidRDefault="00505FE4" w:rsidP="00505FE4">
      <w:pPr>
        <w:rPr>
          <w:sz w:val="24"/>
          <w:szCs w:val="24"/>
        </w:rPr>
      </w:pPr>
    </w:p>
    <w:p w14:paraId="7555CCE2" w14:textId="77777777" w:rsidR="00505FE4" w:rsidRPr="0086518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865182" w14:paraId="753207CC" w14:textId="77777777" w:rsidTr="6BAE8DD7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1E5EC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Koordynator przedmiotu / modułu</w:t>
            </w:r>
            <w:r w:rsidRPr="00865182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FE7743" w14:textId="5D07BDEA" w:rsidR="00505FE4" w:rsidRPr="00865182" w:rsidRDefault="00694ADD" w:rsidP="00F77DC4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dr inż. Jacek Paluszak</w:t>
            </w:r>
          </w:p>
        </w:tc>
      </w:tr>
      <w:tr w:rsidR="00505FE4" w:rsidRPr="00865182" w14:paraId="0E119DE9" w14:textId="77777777" w:rsidTr="6BAE8DD7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221BC" w14:textId="77777777" w:rsidR="00505FE4" w:rsidRPr="00865182" w:rsidRDefault="00505FE4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Prowadzący zajęcia</w:t>
            </w:r>
            <w:r w:rsidRPr="00865182">
              <w:t>*</w:t>
            </w:r>
          </w:p>
          <w:p w14:paraId="1EB4F042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71C7FB" w14:textId="17C15D44" w:rsidR="00505FE4" w:rsidRPr="00865182" w:rsidRDefault="00694ADD" w:rsidP="00F77DC4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dr inż. Jacek Paluszak</w:t>
            </w:r>
          </w:p>
        </w:tc>
      </w:tr>
      <w:tr w:rsidR="00505FE4" w:rsidRPr="00865182" w14:paraId="795DB3FB" w14:textId="77777777" w:rsidTr="6BAE8DD7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3B030" w14:textId="07DDBF73" w:rsidR="00505FE4" w:rsidRPr="0086518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Cel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EAF249" w14:textId="2536587E" w:rsidR="00505FE4" w:rsidRPr="00865182" w:rsidRDefault="00694ADD" w:rsidP="00F77DC4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Zapoznanie z praktycznymi metodami sztucznej inteligencji</w:t>
            </w:r>
          </w:p>
        </w:tc>
      </w:tr>
      <w:tr w:rsidR="00505FE4" w:rsidRPr="00865182" w14:paraId="5142F041" w14:textId="77777777" w:rsidTr="6BAE8DD7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ACE9FBE" w14:textId="77777777" w:rsidR="00505FE4" w:rsidRPr="0086518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D48B7" w14:textId="4360D5B4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obycie z językiem programowania PYTHON</w:t>
            </w:r>
          </w:p>
          <w:p w14:paraId="03D303BC" w14:textId="466B5AB0" w:rsidR="00505FE4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kultura matematyczna na poziomie dobrej matury mat.-fiz.</w:t>
            </w:r>
          </w:p>
        </w:tc>
      </w:tr>
    </w:tbl>
    <w:p w14:paraId="1007C6DB" w14:textId="77777777" w:rsidR="00505FE4" w:rsidRPr="0086518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65182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15647FDA" w14:textId="77777777" w:rsidR="00505FE4" w:rsidRPr="00865182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865182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4B897BD4" w14:textId="77777777" w:rsidR="00505FE4" w:rsidRPr="00865182" w:rsidRDefault="00505FE4" w:rsidP="00505FE4">
      <w:pPr>
        <w:rPr>
          <w:sz w:val="24"/>
          <w:szCs w:val="24"/>
        </w:rPr>
      </w:pPr>
    </w:p>
    <w:tbl>
      <w:tblPr>
        <w:tblW w:w="1746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  <w:gridCol w:w="7371"/>
      </w:tblGrid>
      <w:tr w:rsidR="00505FE4" w:rsidRPr="00865182" w14:paraId="2B671573" w14:textId="77777777" w:rsidTr="6BAE8DD7">
        <w:trPr>
          <w:gridAfter w:val="1"/>
          <w:wAfter w:w="7371" w:type="dxa"/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4603F3E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EFEKTY UCZENIA SIĘ</w:t>
            </w:r>
          </w:p>
        </w:tc>
      </w:tr>
      <w:tr w:rsidR="00505FE4" w:rsidRPr="00865182" w14:paraId="05160BE3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AEB438" w14:textId="77777777" w:rsidR="00505FE4" w:rsidRPr="00865182" w:rsidRDefault="00505FE4" w:rsidP="00F77DC4">
            <w:pPr>
              <w:rPr>
                <w:sz w:val="22"/>
                <w:szCs w:val="22"/>
              </w:rPr>
            </w:pPr>
            <w:r w:rsidRPr="00865182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4544A135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4E9586D" w14:textId="77777777" w:rsidR="00505FE4" w:rsidRPr="00865182" w:rsidRDefault="00505FE4" w:rsidP="00F77DC4">
            <w:pPr>
              <w:jc w:val="center"/>
              <w:rPr>
                <w:sz w:val="22"/>
                <w:szCs w:val="22"/>
              </w:rPr>
            </w:pPr>
            <w:r w:rsidRPr="00865182">
              <w:rPr>
                <w:sz w:val="22"/>
                <w:szCs w:val="22"/>
              </w:rPr>
              <w:t xml:space="preserve">Kod kierunkowego efektu </w:t>
            </w:r>
          </w:p>
          <w:p w14:paraId="36F23633" w14:textId="77777777" w:rsidR="00505FE4" w:rsidRPr="00865182" w:rsidRDefault="00505FE4" w:rsidP="00F77DC4">
            <w:pPr>
              <w:jc w:val="center"/>
              <w:rPr>
                <w:sz w:val="22"/>
                <w:szCs w:val="22"/>
              </w:rPr>
            </w:pPr>
            <w:r w:rsidRPr="00865182">
              <w:rPr>
                <w:sz w:val="22"/>
                <w:szCs w:val="22"/>
              </w:rPr>
              <w:t>uczenia się</w:t>
            </w:r>
          </w:p>
        </w:tc>
      </w:tr>
      <w:tr w:rsidR="00694ADD" w:rsidRPr="00865182" w14:paraId="05523444" w14:textId="77777777" w:rsidTr="6BAE8DD7">
        <w:trPr>
          <w:gridAfter w:val="1"/>
          <w:wAfter w:w="7371" w:type="dxa"/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AA4CD4" w14:textId="033632E7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b/>
                <w:bCs/>
                <w:sz w:val="22"/>
                <w:szCs w:val="28"/>
              </w:rPr>
              <w:t>Wiedza</w:t>
            </w:r>
          </w:p>
        </w:tc>
      </w:tr>
      <w:tr w:rsidR="00694ADD" w:rsidRPr="00865182" w14:paraId="17BA7006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BC09D" w14:textId="0EAFDC3B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090B73" w14:textId="0BA08D8B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posiada wiedzę ogólną o sztucznej inteligencji i jej wykorzystaniu w programowaniu systemów związanych z uczeniem maszynowym.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D64667" w14:textId="77777777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K_W06, </w:t>
            </w:r>
          </w:p>
          <w:p w14:paraId="5308E808" w14:textId="5B57D5FA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K_W21</w:t>
            </w:r>
          </w:p>
        </w:tc>
      </w:tr>
      <w:tr w:rsidR="00694ADD" w:rsidRPr="00865182" w14:paraId="3C3A80F8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85172" w14:textId="2962B343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B097641" w14:textId="4A83D9CC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posiada wiedzę ogólną o obliczeniach ewolucyjnych i sieciach neuronowych.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0A6E69" w14:textId="53B8BBB3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K_W06,</w:t>
            </w:r>
          </w:p>
        </w:tc>
      </w:tr>
      <w:tr w:rsidR="00694ADD" w:rsidRPr="00865182" w14:paraId="29975031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2873B" w14:textId="3F473363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3BAB3CE" w14:textId="298B335C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posiada wiedzę szczegółową w zakresie programowania algorytmów optymalizacji.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90C9B8" w14:textId="7105A0BC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K_W10, K_W15</w:t>
            </w:r>
          </w:p>
        </w:tc>
      </w:tr>
      <w:tr w:rsidR="00694ADD" w:rsidRPr="00865182" w14:paraId="663D79B3" w14:textId="77777777" w:rsidTr="6BAE8DD7">
        <w:trPr>
          <w:gridAfter w:val="1"/>
          <w:wAfter w:w="7371" w:type="dxa"/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02162" w14:textId="3F13691D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Umiejętności</w:t>
            </w:r>
          </w:p>
        </w:tc>
      </w:tr>
      <w:tr w:rsidR="00694ADD" w:rsidRPr="00865182" w14:paraId="62C40FDC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1F986" w14:textId="07885F9E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FE5F06" w14:textId="191EFD64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potrafi budować </w:t>
            </w:r>
            <w:r w:rsidR="007D2B4A" w:rsidRPr="00865182">
              <w:rPr>
                <w:sz w:val="24"/>
                <w:szCs w:val="24"/>
              </w:rPr>
              <w:t xml:space="preserve">modele </w:t>
            </w:r>
            <w:r w:rsidRPr="00865182">
              <w:rPr>
                <w:sz w:val="24"/>
                <w:szCs w:val="24"/>
              </w:rPr>
              <w:t>sieci neuronow</w:t>
            </w:r>
            <w:r w:rsidR="007D2B4A" w:rsidRPr="00865182">
              <w:rPr>
                <w:sz w:val="24"/>
                <w:szCs w:val="24"/>
              </w:rPr>
              <w:t>ych</w:t>
            </w:r>
            <w:r w:rsidRPr="00865182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03EC0" w14:textId="1ECCB7E3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K_U07, K_U16</w:t>
            </w:r>
          </w:p>
        </w:tc>
      </w:tr>
      <w:tr w:rsidR="00694ADD" w:rsidRPr="00865182" w14:paraId="51C2C6F7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909" w14:textId="57F1AD80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7B9724" w14:textId="20742BD8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potrafi  kreatywnie adaptować algorytmy sztucznej inteligencji do rozwiązywania rzeczywistych problemów inżynierskich.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B73A82" w14:textId="77777777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K_U07, K_U16 </w:t>
            </w:r>
          </w:p>
          <w:p w14:paraId="546214BF" w14:textId="464C6C29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K_U26</w:t>
            </w:r>
          </w:p>
        </w:tc>
      </w:tr>
      <w:tr w:rsidR="00694ADD" w:rsidRPr="00865182" w14:paraId="4C607F05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AEE" w14:textId="46AB12A5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76B734" w14:textId="017DA966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rozumie potrzebę i zna możliwości ciągłego dokształcania w zakresie rozwijających się systemów sztucznej inteligencji, co prowadzi do podnoszenia kompetencji zawodowych, osobistych i społecznych,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EF817" w14:textId="7CDE400D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K_U06</w:t>
            </w:r>
          </w:p>
        </w:tc>
      </w:tr>
      <w:tr w:rsidR="00694ADD" w:rsidRPr="00865182" w14:paraId="5ACFB7D2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B59D" w14:textId="40B1A52D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94516DC" w14:textId="21AA0C88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ma świadomość odpowiedzialności za pracę własną i gotowość podporządkowania się zasadom pracy w zespole,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A8AD30F" w14:textId="754C26C9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K_U02</w:t>
            </w:r>
          </w:p>
        </w:tc>
      </w:tr>
      <w:tr w:rsidR="00694ADD" w:rsidRPr="00865182" w14:paraId="3B6D5885" w14:textId="77777777" w:rsidTr="6BAE8DD7">
        <w:trPr>
          <w:gridAfter w:val="1"/>
          <w:wAfter w:w="7371" w:type="dxa"/>
          <w:cantSplit/>
        </w:trPr>
        <w:tc>
          <w:tcPr>
            <w:tcW w:w="10095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DA07E4" w14:textId="477C45CB" w:rsidR="00694ADD" w:rsidRPr="00865182" w:rsidRDefault="00694ADD" w:rsidP="00694ADD">
            <w:pPr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Kompetencje społeczne</w:t>
            </w:r>
          </w:p>
        </w:tc>
      </w:tr>
      <w:tr w:rsidR="00694ADD" w:rsidRPr="00865182" w14:paraId="7B554B44" w14:textId="77777777" w:rsidTr="6BAE8DD7">
        <w:trPr>
          <w:gridAfter w:val="1"/>
          <w:wAfter w:w="7371" w:type="dxa"/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1697" w14:textId="65F9D486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08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0CB9911" w14:textId="0BBD2279" w:rsidR="00694ADD" w:rsidRPr="00865182" w:rsidRDefault="00694ADD" w:rsidP="00694ADD">
            <w:pPr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ma świadomość roli społecznej absolwenta uczelni technicznej.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BBDE8C" w14:textId="71E03ECA" w:rsidR="00694ADD" w:rsidRPr="00865182" w:rsidRDefault="00694ADD" w:rsidP="00694ADD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K_K06, K_K03</w:t>
            </w:r>
          </w:p>
        </w:tc>
      </w:tr>
      <w:tr w:rsidR="009F02C9" w:rsidRPr="00865182" w14:paraId="0B8F006B" w14:textId="5715DAD2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6AC46621" w14:textId="54BED4C6" w:rsidR="009F02C9" w:rsidRPr="00865182" w:rsidRDefault="009F02C9" w:rsidP="002A554A">
            <w:pPr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TREŚCI PROGRAMOWE</w:t>
            </w:r>
          </w:p>
        </w:tc>
        <w:tc>
          <w:tcPr>
            <w:tcW w:w="7371" w:type="dxa"/>
            <w:tcBorders>
              <w:top w:val="single" w:sz="2" w:space="0" w:color="auto"/>
            </w:tcBorders>
            <w:vAlign w:val="center"/>
          </w:tcPr>
          <w:p w14:paraId="7C788F84" w14:textId="5449F6CE" w:rsidR="009F02C9" w:rsidRPr="00865182" w:rsidRDefault="009F02C9" w:rsidP="009F02C9">
            <w:pPr>
              <w:spacing w:after="160" w:line="259" w:lineRule="auto"/>
            </w:pPr>
            <w:r w:rsidRPr="00865182">
              <w:rPr>
                <w:sz w:val="24"/>
                <w:szCs w:val="24"/>
              </w:rPr>
              <w:t>ma świadomość roli społecznej absolwenta uczelni technicznej.</w:t>
            </w:r>
          </w:p>
        </w:tc>
      </w:tr>
      <w:tr w:rsidR="009F02C9" w:rsidRPr="00865182" w14:paraId="60A21E04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080FC917" w14:textId="37F58A4B" w:rsidR="009F02C9" w:rsidRPr="00865182" w:rsidRDefault="009F02C9" w:rsidP="009F02C9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Wykład</w:t>
            </w:r>
          </w:p>
        </w:tc>
      </w:tr>
      <w:tr w:rsidR="008B0253" w:rsidRPr="00C14DCE" w14:paraId="63A9B3CF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CBC1E3" w14:textId="52C2D6B3" w:rsidR="00B53A36" w:rsidRPr="00865182" w:rsidRDefault="005B6987" w:rsidP="00B53A36">
            <w:pPr>
              <w:pStyle w:val="Akapitzlist"/>
              <w:keepLines/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Treści wykładowe:</w:t>
            </w:r>
          </w:p>
          <w:p w14:paraId="4F0FB552" w14:textId="6FC82F4E" w:rsidR="008B0253" w:rsidRPr="00865182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Geneza sztucznej inteligencji,</w:t>
            </w:r>
          </w:p>
          <w:p w14:paraId="28ABE408" w14:textId="7C9BF49E" w:rsidR="008B0253" w:rsidRPr="00865182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65182">
              <w:rPr>
                <w:rFonts w:ascii="Times New Roman" w:hAnsi="Times New Roman"/>
                <w:sz w:val="24"/>
                <w:szCs w:val="24"/>
              </w:rPr>
              <w:t>Kognitywistyka</w:t>
            </w:r>
            <w:proofErr w:type="spellEnd"/>
            <w:r w:rsidRPr="0086518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58EC7A42" w14:textId="77777777" w:rsidR="005B6987" w:rsidRPr="00865182" w:rsidRDefault="00C63105" w:rsidP="00C63105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Wprowadzenie do sieci neuronowych,</w:t>
            </w:r>
          </w:p>
          <w:p w14:paraId="2911D32F" w14:textId="23729187" w:rsidR="00C63105" w:rsidRPr="00865182" w:rsidRDefault="005B6987" w:rsidP="00C63105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U</w:t>
            </w:r>
            <w:r w:rsidR="00C63105" w:rsidRPr="00865182">
              <w:rPr>
                <w:rFonts w:ascii="Times New Roman" w:hAnsi="Times New Roman"/>
                <w:sz w:val="24"/>
                <w:szCs w:val="24"/>
              </w:rPr>
              <w:t>czenie modeli</w:t>
            </w:r>
            <w:r w:rsidRPr="00865182">
              <w:rPr>
                <w:rFonts w:ascii="Times New Roman" w:hAnsi="Times New Roman"/>
                <w:sz w:val="24"/>
                <w:szCs w:val="24"/>
              </w:rPr>
              <w:t xml:space="preserve"> sieci neuronowych</w:t>
            </w:r>
            <w:r w:rsidR="00C63105" w:rsidRPr="0086518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6557C731" w14:textId="73D9695E" w:rsidR="008B0253" w:rsidRPr="00865182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Podstawy optymalizacji,</w:t>
            </w:r>
          </w:p>
          <w:p w14:paraId="73819D28" w14:textId="236F91B6" w:rsidR="008B0253" w:rsidRPr="00865182" w:rsidRDefault="008B0253" w:rsidP="008B0253">
            <w:pPr>
              <w:pStyle w:val="Akapitzlist"/>
              <w:keepLines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Algorytm harmoniczny,</w:t>
            </w:r>
          </w:p>
          <w:p w14:paraId="4E76F91F" w14:textId="2C23AE58" w:rsidR="008B0253" w:rsidRPr="00865182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Algorytmy ewolucyjne</w:t>
            </w:r>
            <w:r w:rsidR="00CA45DE" w:rsidRPr="00865182">
              <w:rPr>
                <w:rFonts w:ascii="Times New Roman" w:hAnsi="Times New Roman"/>
                <w:sz w:val="24"/>
                <w:szCs w:val="24"/>
              </w:rPr>
              <w:t>, algorytm genetyczny</w:t>
            </w:r>
            <w:r w:rsidRPr="00865182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43A0C2CE" w14:textId="4AAA897D" w:rsidR="008B0253" w:rsidRPr="00865182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Algorytm mrówkowy,</w:t>
            </w:r>
          </w:p>
          <w:p w14:paraId="1F992B90" w14:textId="53C7B43B" w:rsidR="008B0253" w:rsidRPr="00865182" w:rsidRDefault="008B0253" w:rsidP="008B0253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>Wprowadzenie do głębokich sieci neuronowych,</w:t>
            </w:r>
          </w:p>
          <w:p w14:paraId="6C68E3F4" w14:textId="4FFC4185" w:rsidR="464A6806" w:rsidRPr="00865182" w:rsidRDefault="464A6806" w:rsidP="6BAE8DD7">
            <w:pPr>
              <w:pStyle w:val="Akapitzlist"/>
              <w:numPr>
                <w:ilvl w:val="0"/>
                <w:numId w:val="1"/>
              </w:num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865182">
              <w:rPr>
                <w:rFonts w:ascii="Times New Roman" w:hAnsi="Times New Roman"/>
                <w:sz w:val="24"/>
                <w:szCs w:val="24"/>
                <w:lang w:val="en-US"/>
              </w:rPr>
              <w:t>Linear and nonlinear models in deep neural networks,</w:t>
            </w:r>
            <w:r w:rsidR="7B1E7A8C" w:rsidRPr="00865182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14:paraId="4666752A" w14:textId="61C73B55" w:rsidR="008B0253" w:rsidRPr="00865182" w:rsidRDefault="008B0253" w:rsidP="008B0253">
            <w:pPr>
              <w:rPr>
                <w:b/>
                <w:sz w:val="24"/>
                <w:szCs w:val="24"/>
                <w:lang w:val="en-US"/>
              </w:rPr>
            </w:pPr>
          </w:p>
        </w:tc>
      </w:tr>
      <w:tr w:rsidR="008B0253" w:rsidRPr="00865182" w14:paraId="0A697575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38A41940" w14:textId="5BBDEF1D" w:rsidR="008B0253" w:rsidRPr="00865182" w:rsidRDefault="008B0253" w:rsidP="008B0253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Laboratorium</w:t>
            </w:r>
          </w:p>
        </w:tc>
      </w:tr>
      <w:tr w:rsidR="008B0253" w:rsidRPr="00865182" w14:paraId="47C6FC34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12A9B8CB" w14:textId="00E6CB8A" w:rsidR="00427300" w:rsidRPr="00865182" w:rsidRDefault="00427300" w:rsidP="000E7F13">
            <w:pPr>
              <w:pStyle w:val="Nagwek1"/>
              <w:ind w:firstLine="522"/>
              <w:jc w:val="both"/>
              <w:rPr>
                <w:b w:val="0"/>
                <w:bCs/>
                <w:szCs w:val="24"/>
              </w:rPr>
            </w:pPr>
            <w:r w:rsidRPr="00865182">
              <w:rPr>
                <w:b w:val="0"/>
                <w:bCs/>
                <w:szCs w:val="24"/>
              </w:rPr>
              <w:t>Praktyczne rozwiązywanie rzeczywistych problemów inżynierskich przy pomocy algorytmów sztucznej inteligencji.</w:t>
            </w:r>
          </w:p>
          <w:p w14:paraId="14230DDA" w14:textId="64A11C71" w:rsidR="00427300" w:rsidRPr="00865182" w:rsidRDefault="00427300" w:rsidP="000E7F13">
            <w:pPr>
              <w:pStyle w:val="Nagwek1"/>
              <w:ind w:firstLine="522"/>
              <w:jc w:val="both"/>
              <w:rPr>
                <w:b w:val="0"/>
                <w:bCs/>
                <w:szCs w:val="24"/>
              </w:rPr>
            </w:pPr>
            <w:r w:rsidRPr="00865182">
              <w:rPr>
                <w:b w:val="0"/>
                <w:bCs/>
                <w:szCs w:val="24"/>
              </w:rPr>
              <w:t xml:space="preserve">Konstrukcja i wykorzystanie sieci neuronowych na przykładach, między innymi sieć neuronowa do rozpoznawania obrazów – implementacja przy użyciu biblioteki </w:t>
            </w:r>
            <w:proofErr w:type="spellStart"/>
            <w:r w:rsidRPr="00865182">
              <w:rPr>
                <w:b w:val="0"/>
                <w:bCs/>
                <w:szCs w:val="24"/>
              </w:rPr>
              <w:t>TensorFlow</w:t>
            </w:r>
            <w:proofErr w:type="spellEnd"/>
            <w:r w:rsidRPr="00865182">
              <w:rPr>
                <w:b w:val="0"/>
                <w:bCs/>
                <w:szCs w:val="24"/>
              </w:rPr>
              <w:t xml:space="preserve"> dla język</w:t>
            </w:r>
            <w:r w:rsidR="000E7F13" w:rsidRPr="00865182">
              <w:rPr>
                <w:b w:val="0"/>
                <w:bCs/>
                <w:szCs w:val="24"/>
              </w:rPr>
              <w:t>a</w:t>
            </w:r>
            <w:r w:rsidR="00FE1589" w:rsidRPr="00865182">
              <w:rPr>
                <w:b w:val="0"/>
                <w:bCs/>
                <w:szCs w:val="24"/>
              </w:rPr>
              <w:t xml:space="preserve"> </w:t>
            </w:r>
            <w:r w:rsidRPr="00865182">
              <w:rPr>
                <w:b w:val="0"/>
                <w:bCs/>
                <w:szCs w:val="24"/>
              </w:rPr>
              <w:t xml:space="preserve">programowania </w:t>
            </w:r>
            <w:proofErr w:type="spellStart"/>
            <w:r w:rsidRPr="00865182">
              <w:rPr>
                <w:b w:val="0"/>
                <w:bCs/>
                <w:szCs w:val="24"/>
              </w:rPr>
              <w:t>Python</w:t>
            </w:r>
            <w:proofErr w:type="spellEnd"/>
          </w:p>
          <w:p w14:paraId="0ACBCEBE" w14:textId="1FD73053" w:rsidR="008B0253" w:rsidRPr="00865182" w:rsidRDefault="00427300" w:rsidP="000E7F13">
            <w:pPr>
              <w:pStyle w:val="Nagwek1"/>
              <w:ind w:firstLine="522"/>
              <w:jc w:val="both"/>
              <w:rPr>
                <w:szCs w:val="24"/>
              </w:rPr>
            </w:pPr>
            <w:r w:rsidRPr="00865182">
              <w:rPr>
                <w:b w:val="0"/>
                <w:bCs/>
                <w:szCs w:val="24"/>
              </w:rPr>
              <w:t>W tym treści powiązane z praktycznym przygotowaniem zawodowym: [100%]</w:t>
            </w:r>
          </w:p>
        </w:tc>
      </w:tr>
      <w:tr w:rsidR="008B0253" w:rsidRPr="00865182" w14:paraId="4C53448F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</w:tcPr>
          <w:p w14:paraId="37C64509" w14:textId="0FA7CD91" w:rsidR="008B0253" w:rsidRPr="00865182" w:rsidRDefault="008B0253" w:rsidP="008B0253">
            <w:pPr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Projekt</w:t>
            </w:r>
          </w:p>
        </w:tc>
      </w:tr>
      <w:tr w:rsidR="008B0253" w:rsidRPr="00865182" w14:paraId="2F082E34" w14:textId="77777777" w:rsidTr="6BAE8DD7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gridAfter w:val="1"/>
          <w:wAfter w:w="7371" w:type="dxa"/>
        </w:trPr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179F712" w14:textId="0C2AE72B" w:rsidR="008B0253" w:rsidRPr="00865182" w:rsidRDefault="00B53A36" w:rsidP="000E7F13">
            <w:pPr>
              <w:ind w:firstLine="522"/>
              <w:rPr>
                <w:b/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Projekt praktyczny zakończony adaptacją algorytmu do postawionego problemu lub funkcjonującą i poprawnie nauczoną siecią neuronową.</w:t>
            </w:r>
          </w:p>
        </w:tc>
      </w:tr>
    </w:tbl>
    <w:p w14:paraId="78920132" w14:textId="77777777" w:rsidR="00505FE4" w:rsidRPr="00865182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865182" w14:paraId="47FFB26E" w14:textId="77777777" w:rsidTr="00A0655B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4E45C" w14:textId="77777777" w:rsidR="00505FE4" w:rsidRPr="0086518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9F29D" w14:textId="77777777" w:rsidR="00B3364F" w:rsidRPr="00865182" w:rsidRDefault="00B3364F" w:rsidP="00437D12">
            <w:pPr>
              <w:keepLines/>
              <w:numPr>
                <w:ilvl w:val="0"/>
                <w:numId w:val="2"/>
              </w:numPr>
              <w:shd w:val="clear" w:color="auto" w:fill="FFFFFF"/>
              <w:tabs>
                <w:tab w:val="clear" w:pos="720"/>
              </w:tabs>
              <w:ind w:left="688" w:hanging="567"/>
              <w:rPr>
                <w:sz w:val="24"/>
                <w:szCs w:val="24"/>
                <w:lang w:val="en-US"/>
              </w:rPr>
            </w:pPr>
            <w:r w:rsidRPr="00865182">
              <w:rPr>
                <w:sz w:val="24"/>
                <w:szCs w:val="24"/>
                <w:lang w:val="en-US"/>
              </w:rPr>
              <w:t xml:space="preserve">S. Russell and P. Norvig, </w:t>
            </w:r>
            <w:r w:rsidRPr="00865182">
              <w:rPr>
                <w:i/>
                <w:sz w:val="24"/>
                <w:szCs w:val="24"/>
                <w:lang w:val="en-US"/>
              </w:rPr>
              <w:t>Artificial Intelligence: A Modern Approach</w:t>
            </w:r>
            <w:r w:rsidRPr="00865182">
              <w:rPr>
                <w:sz w:val="24"/>
                <w:szCs w:val="24"/>
                <w:lang w:val="en-US"/>
              </w:rPr>
              <w:t>, 3rd Ed., Pearson, 2010</w:t>
            </w:r>
          </w:p>
          <w:p w14:paraId="31F96761" w14:textId="3CCDB837" w:rsidR="00505FE4" w:rsidRPr="00865182" w:rsidRDefault="00B3364F" w:rsidP="00437D12">
            <w:pPr>
              <w:pStyle w:val="Akapitzlist"/>
              <w:numPr>
                <w:ilvl w:val="0"/>
                <w:numId w:val="2"/>
              </w:numPr>
              <w:tabs>
                <w:tab w:val="clear" w:pos="720"/>
              </w:tabs>
              <w:ind w:left="688" w:hanging="567"/>
              <w:rPr>
                <w:rFonts w:ascii="Times New Roman" w:hAnsi="Times New Roman"/>
                <w:sz w:val="24"/>
                <w:szCs w:val="24"/>
              </w:rPr>
            </w:pPr>
            <w:r w:rsidRPr="00865182">
              <w:rPr>
                <w:rFonts w:ascii="Times New Roman" w:hAnsi="Times New Roman"/>
                <w:sz w:val="24"/>
                <w:szCs w:val="24"/>
              </w:rPr>
              <w:t xml:space="preserve">Rutkowski L.: </w:t>
            </w:r>
            <w:r w:rsidRPr="00865182">
              <w:rPr>
                <w:rFonts w:ascii="Times New Roman" w:hAnsi="Times New Roman"/>
                <w:i/>
                <w:sz w:val="24"/>
                <w:szCs w:val="24"/>
              </w:rPr>
              <w:t>Metody i techniki sztucznej inteligencji</w:t>
            </w:r>
            <w:r w:rsidRPr="00865182">
              <w:rPr>
                <w:rFonts w:ascii="Times New Roman" w:hAnsi="Times New Roman"/>
                <w:sz w:val="24"/>
                <w:szCs w:val="24"/>
              </w:rPr>
              <w:t>. PWN. Wyd. II zmienione. Warszawa 2012</w:t>
            </w:r>
          </w:p>
        </w:tc>
      </w:tr>
      <w:tr w:rsidR="00505FE4" w:rsidRPr="00865182" w14:paraId="20A8472C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F6A9" w14:textId="77777777" w:rsidR="00505FE4" w:rsidRPr="0086518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B18546" w14:textId="77777777" w:rsidR="00437D12" w:rsidRPr="00865182" w:rsidRDefault="00437D12" w:rsidP="00437D12">
            <w:pPr>
              <w:ind w:left="72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1.</w:t>
            </w:r>
            <w:r w:rsidRPr="00865182">
              <w:rPr>
                <w:sz w:val="24"/>
                <w:szCs w:val="24"/>
              </w:rPr>
              <w:tab/>
              <w:t>Mariusz Flasiński, Wstęp do sztucznej inteligencji, PWN 2011.</w:t>
            </w:r>
          </w:p>
          <w:p w14:paraId="6A3F7CEC" w14:textId="4852AA84" w:rsidR="00505FE4" w:rsidRPr="00865182" w:rsidRDefault="00437D12" w:rsidP="00437D12">
            <w:pPr>
              <w:ind w:left="72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2.</w:t>
            </w:r>
            <w:r w:rsidRPr="00865182">
              <w:rPr>
                <w:sz w:val="24"/>
                <w:szCs w:val="24"/>
              </w:rPr>
              <w:tab/>
              <w:t>A. Kisielewicz, Sztuczna inteligencja. Podsumowanie przedsięwzięcia naukowego, WNT 2011.</w:t>
            </w:r>
          </w:p>
        </w:tc>
      </w:tr>
      <w:tr w:rsidR="00505FE4" w:rsidRPr="00865182" w14:paraId="22B96F48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29DD" w14:textId="77777777" w:rsidR="00505FE4" w:rsidRPr="00865182" w:rsidRDefault="00505FE4" w:rsidP="00F77DC4">
            <w:pPr>
              <w:spacing w:before="120" w:after="120"/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C0737D" w14:textId="77777777" w:rsidR="00AE0235" w:rsidRPr="00865182" w:rsidRDefault="00AE0235" w:rsidP="00AE0235">
            <w:pPr>
              <w:ind w:left="72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Wykład teoretyczny z prezentacją multimedialną powiązany z częścią praktyczną laboratoriów.</w:t>
            </w:r>
          </w:p>
          <w:p w14:paraId="2AB5FD0C" w14:textId="721B307D" w:rsidR="00505FE4" w:rsidRPr="00865182" w:rsidRDefault="00AE0235" w:rsidP="00AE0235">
            <w:pPr>
              <w:ind w:left="72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Laboratorium to praktyczne rozwiązywanie rzeczywistych problemów inżynierskich przy pomocy algorytmów sztucznej inteligencji zakończone projektem – dyskusja, ćwiczenia praktyczne w programach narzędziowych</w:t>
            </w:r>
          </w:p>
        </w:tc>
      </w:tr>
      <w:tr w:rsidR="00505FE4" w:rsidRPr="00865182" w14:paraId="69B86937" w14:textId="77777777" w:rsidTr="00A0655B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EEEE04B" w14:textId="77777777" w:rsidR="00505FE4" w:rsidRPr="00865182" w:rsidRDefault="00505FE4" w:rsidP="00F77DC4">
            <w:pPr>
              <w:spacing w:before="120" w:after="12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Metody kształcenia z wykorzystaniem metod </w:t>
            </w:r>
            <w:r w:rsidRPr="00865182">
              <w:rPr>
                <w:sz w:val="24"/>
                <w:szCs w:val="24"/>
              </w:rPr>
              <w:lastRenderedPageBreak/>
              <w:t xml:space="preserve">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1F6D7E" w14:textId="133176BC" w:rsidR="00505FE4" w:rsidRPr="00865182" w:rsidRDefault="00AE0235" w:rsidP="00A0655B">
            <w:pPr>
              <w:ind w:left="72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lastRenderedPageBreak/>
              <w:t>brak</w:t>
            </w:r>
          </w:p>
        </w:tc>
      </w:tr>
    </w:tbl>
    <w:p w14:paraId="62A9594A" w14:textId="77777777" w:rsidR="00505FE4" w:rsidRPr="00865182" w:rsidRDefault="00505FE4" w:rsidP="00505FE4">
      <w:pPr>
        <w:rPr>
          <w:sz w:val="22"/>
          <w:szCs w:val="22"/>
        </w:rPr>
      </w:pPr>
      <w:r w:rsidRPr="00865182">
        <w:rPr>
          <w:sz w:val="22"/>
          <w:szCs w:val="22"/>
        </w:rPr>
        <w:t>* Literatura może być zmieniona po akceptacji Dyrektora Instytutu</w:t>
      </w:r>
    </w:p>
    <w:p w14:paraId="15D364D2" w14:textId="77777777" w:rsidR="00505FE4" w:rsidRPr="00865182" w:rsidRDefault="00505FE4" w:rsidP="00505FE4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865182" w14:paraId="1D3ACBDE" w14:textId="77777777" w:rsidTr="00F77DC4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69CF8635" w14:textId="77777777" w:rsidR="00505FE4" w:rsidRPr="00865182" w:rsidRDefault="00505FE4" w:rsidP="00F77DC4">
            <w:pPr>
              <w:jc w:val="center"/>
              <w:rPr>
                <w:sz w:val="22"/>
                <w:szCs w:val="22"/>
              </w:rPr>
            </w:pPr>
            <w:r w:rsidRPr="0086518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5C88C0" w14:textId="77777777" w:rsidR="00505FE4" w:rsidRPr="00865182" w:rsidRDefault="00505FE4" w:rsidP="00F77DC4">
            <w:pPr>
              <w:jc w:val="center"/>
              <w:rPr>
                <w:sz w:val="18"/>
                <w:szCs w:val="18"/>
              </w:rPr>
            </w:pPr>
          </w:p>
          <w:p w14:paraId="4DF7245C" w14:textId="77777777" w:rsidR="00505FE4" w:rsidRPr="00865182" w:rsidRDefault="00505FE4" w:rsidP="00F77DC4">
            <w:pPr>
              <w:jc w:val="center"/>
              <w:rPr>
                <w:sz w:val="18"/>
                <w:szCs w:val="18"/>
              </w:rPr>
            </w:pPr>
            <w:r w:rsidRPr="00865182">
              <w:rPr>
                <w:sz w:val="18"/>
                <w:szCs w:val="18"/>
              </w:rPr>
              <w:t>Nr efektu uczenia się/grupy efektów</w:t>
            </w:r>
            <w:r w:rsidRPr="00865182">
              <w:rPr>
                <w:sz w:val="18"/>
                <w:szCs w:val="18"/>
              </w:rPr>
              <w:br/>
            </w:r>
          </w:p>
        </w:tc>
      </w:tr>
      <w:tr w:rsidR="00665717" w:rsidRPr="00865182" w14:paraId="02B24FAC" w14:textId="77777777" w:rsidTr="00A0655B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ABD372" w14:textId="6EF67A68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Testy składające się z części praktycznej i teoretycznej.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1DBA76A" w14:textId="54A7A9C7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865182" w14:paraId="0C8EDF45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73BE0" w14:textId="24E1C379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Zadania praktyczne w ramach laboratorium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3B0B14E" w14:textId="66F121F7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04, 05</w:t>
            </w:r>
          </w:p>
        </w:tc>
      </w:tr>
      <w:tr w:rsidR="00665717" w:rsidRPr="00865182" w14:paraId="075B6D62" w14:textId="77777777" w:rsidTr="001A6321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1D0D" w14:textId="5A34D911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Projekt z adaptacją algorytmu do postawionego problemu lub funkcjonującą i poprawnie nauczoną siecią neuronową.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81F6466" w14:textId="6A28B998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01, 02, 03, 04, 05, 06, 07, 08</w:t>
            </w:r>
          </w:p>
        </w:tc>
      </w:tr>
      <w:tr w:rsidR="00665717" w:rsidRPr="00865182" w14:paraId="07BCAC53" w14:textId="77777777" w:rsidTr="00F77DC4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7FF149" w14:textId="77777777" w:rsidR="00665717" w:rsidRPr="00865182" w:rsidRDefault="00665717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C586F90" w14:textId="74696970" w:rsidR="00665717" w:rsidRPr="00865182" w:rsidRDefault="00F049E9" w:rsidP="00665717">
            <w:pPr>
              <w:rPr>
                <w:sz w:val="22"/>
                <w:szCs w:val="22"/>
              </w:rPr>
            </w:pPr>
            <w:r w:rsidRPr="00865182">
              <w:rPr>
                <w:sz w:val="24"/>
                <w:szCs w:val="24"/>
              </w:rPr>
              <w:t>Egzamin pisemny z wykładów w sesji, ocena z projektu laboratoryjnego,. Ocena końcowa to średnia ważona oceny z egzaminu teoretycznego z wykładów i oceny z projektu laboratoryjnego.</w:t>
            </w:r>
          </w:p>
        </w:tc>
      </w:tr>
    </w:tbl>
    <w:p w14:paraId="6C2BAACA" w14:textId="77777777" w:rsidR="00505FE4" w:rsidRPr="00865182" w:rsidRDefault="00505FE4" w:rsidP="00505FE4">
      <w:pPr>
        <w:rPr>
          <w:sz w:val="22"/>
          <w:szCs w:val="22"/>
        </w:rPr>
      </w:pPr>
    </w:p>
    <w:p w14:paraId="451416C6" w14:textId="77FECD05" w:rsidR="6BAE8DD7" w:rsidRPr="00865182" w:rsidRDefault="6BAE8DD7" w:rsidP="6BAE8DD7">
      <w:pPr>
        <w:rPr>
          <w:sz w:val="22"/>
          <w:szCs w:val="22"/>
        </w:rPr>
      </w:pPr>
    </w:p>
    <w:p w14:paraId="39AF4E56" w14:textId="2936EC9E" w:rsidR="6BAE8DD7" w:rsidRPr="00865182" w:rsidRDefault="6BAE8DD7" w:rsidP="6BAE8DD7">
      <w:pPr>
        <w:rPr>
          <w:sz w:val="22"/>
          <w:szCs w:val="22"/>
        </w:rPr>
      </w:pPr>
    </w:p>
    <w:p w14:paraId="4D11436E" w14:textId="5182C3A3" w:rsidR="6BAE8DD7" w:rsidRPr="00865182" w:rsidRDefault="6BAE8DD7" w:rsidP="6BAE8DD7">
      <w:pPr>
        <w:rPr>
          <w:sz w:val="22"/>
          <w:szCs w:val="22"/>
        </w:rPr>
      </w:pPr>
    </w:p>
    <w:p w14:paraId="5C5B6529" w14:textId="41788FF8" w:rsidR="6BAE8DD7" w:rsidRPr="00865182" w:rsidRDefault="6BAE8DD7" w:rsidP="6BAE8DD7">
      <w:pPr>
        <w:rPr>
          <w:sz w:val="22"/>
          <w:szCs w:val="22"/>
        </w:rPr>
      </w:pPr>
    </w:p>
    <w:p w14:paraId="3FD95E39" w14:textId="3481C3CD" w:rsidR="6BAE8DD7" w:rsidRPr="00865182" w:rsidRDefault="6BAE8DD7" w:rsidP="6BAE8DD7">
      <w:pPr>
        <w:rPr>
          <w:sz w:val="22"/>
          <w:szCs w:val="22"/>
        </w:rPr>
      </w:pPr>
    </w:p>
    <w:p w14:paraId="0E8EF047" w14:textId="116BE823" w:rsidR="6BAE8DD7" w:rsidRPr="00865182" w:rsidRDefault="6BAE8DD7" w:rsidP="6BAE8DD7">
      <w:pPr>
        <w:rPr>
          <w:sz w:val="22"/>
          <w:szCs w:val="22"/>
        </w:rPr>
      </w:pPr>
    </w:p>
    <w:p w14:paraId="7E9E16C9" w14:textId="5476DD3F" w:rsidR="6BAE8DD7" w:rsidRPr="00865182" w:rsidRDefault="6BAE8DD7" w:rsidP="6BAE8DD7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865182" w14:paraId="23AF2C03" w14:textId="77777777" w:rsidTr="00A4490B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24401E4" w14:textId="77777777" w:rsidR="00505FE4" w:rsidRPr="00865182" w:rsidRDefault="00505FE4" w:rsidP="00F77DC4">
            <w:pPr>
              <w:jc w:val="center"/>
              <w:rPr>
                <w:b/>
              </w:rPr>
            </w:pPr>
          </w:p>
          <w:p w14:paraId="66096111" w14:textId="77777777" w:rsidR="00505FE4" w:rsidRPr="00865182" w:rsidRDefault="00505FE4" w:rsidP="00F77DC4">
            <w:pPr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NAKŁAD PRACY STUDENTA</w:t>
            </w:r>
          </w:p>
          <w:p w14:paraId="10DDAFD5" w14:textId="77777777" w:rsidR="00505FE4" w:rsidRPr="00865182" w:rsidRDefault="00505FE4" w:rsidP="00F77DC4">
            <w:pPr>
              <w:jc w:val="center"/>
              <w:rPr>
                <w:b/>
              </w:rPr>
            </w:pPr>
          </w:p>
        </w:tc>
      </w:tr>
      <w:tr w:rsidR="00505FE4" w:rsidRPr="00865182" w14:paraId="6B4980B5" w14:textId="77777777" w:rsidTr="00A4490B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383A52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</w:p>
          <w:p w14:paraId="12221D5B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1CCDD10" w14:textId="77777777" w:rsidR="00505FE4" w:rsidRPr="00865182" w:rsidRDefault="00505FE4" w:rsidP="00F77DC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865182" w14:paraId="6D3DB15C" w14:textId="77777777" w:rsidTr="006F7026">
        <w:trPr>
          <w:trHeight w:val="262"/>
        </w:trPr>
        <w:tc>
          <w:tcPr>
            <w:tcW w:w="0" w:type="auto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B8E0B" w14:textId="77777777" w:rsidR="00505FE4" w:rsidRPr="00865182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E54A95" w14:textId="77777777" w:rsidR="00505FE4" w:rsidRPr="00865182" w:rsidRDefault="00505FE4" w:rsidP="00F77DC4">
            <w:pPr>
              <w:jc w:val="center"/>
            </w:pPr>
            <w:r w:rsidRPr="00865182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B2971" w14:textId="77777777" w:rsidR="00505FE4" w:rsidRPr="00865182" w:rsidRDefault="00505FE4" w:rsidP="00F77DC4">
            <w:pPr>
              <w:jc w:val="center"/>
            </w:pPr>
            <w:r w:rsidRPr="00865182">
              <w:t xml:space="preserve">W tym zajęcia powiązane </w:t>
            </w:r>
            <w:r w:rsidRPr="00865182">
              <w:br/>
              <w:t>z praktycznym przygotowaniem zawodowym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F21C2DF" w14:textId="77777777" w:rsidR="00505FE4" w:rsidRPr="00865182" w:rsidRDefault="00505FE4" w:rsidP="00F77DC4">
            <w:pPr>
              <w:jc w:val="center"/>
              <w:rPr>
                <w:color w:val="FF0000"/>
              </w:rPr>
            </w:pPr>
            <w:r w:rsidRPr="00865182">
              <w:t>W tym udział w zajęciach przeprowadzanych z wykorzystaniem metod i</w:t>
            </w:r>
            <w:r w:rsidR="00A4490B" w:rsidRPr="00865182">
              <w:t> </w:t>
            </w:r>
            <w:r w:rsidRPr="00865182">
              <w:t>technik kształcenia na odległość</w:t>
            </w:r>
          </w:p>
        </w:tc>
      </w:tr>
      <w:tr w:rsidR="006F7026" w:rsidRPr="00865182" w14:paraId="76D1BBF5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A1A25" w14:textId="77777777" w:rsidR="006F7026" w:rsidRPr="00865182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9E3DE" w14:textId="000C0A35" w:rsidR="006F7026" w:rsidRPr="00865182" w:rsidRDefault="00B91365" w:rsidP="006F7026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A12D" w14:textId="77777777" w:rsidR="006F7026" w:rsidRPr="00865182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3F19E9" w14:textId="77777777" w:rsidR="006F7026" w:rsidRPr="00865182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6F7026" w:rsidRPr="00865182" w14:paraId="5A3E63A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4AEAC" w14:textId="77777777" w:rsidR="006F7026" w:rsidRPr="00865182" w:rsidRDefault="006F7026" w:rsidP="006F7026">
            <w:pPr>
              <w:spacing w:before="60" w:after="60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DE251" w14:textId="64FBA3EC" w:rsidR="006F7026" w:rsidRPr="00865182" w:rsidRDefault="00B91365" w:rsidP="006F7026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2</w:t>
            </w:r>
            <w:r w:rsidR="006F7026" w:rsidRPr="00865182">
              <w:rPr>
                <w:sz w:val="24"/>
                <w:szCs w:val="24"/>
              </w:rPr>
              <w:t>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EB23" w14:textId="77777777" w:rsidR="006F7026" w:rsidRPr="00865182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1C498C" w14:textId="77777777" w:rsidR="006F7026" w:rsidRPr="00865182" w:rsidRDefault="006F7026" w:rsidP="006F7026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3AC21626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24880" w14:textId="77777777" w:rsidR="00975764" w:rsidRPr="00865182" w:rsidRDefault="00975764" w:rsidP="00975764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865182">
              <w:rPr>
                <w:sz w:val="24"/>
                <w:szCs w:val="24"/>
              </w:rPr>
              <w:t>Udział w ćwiczeniach audytoryjnych</w:t>
            </w:r>
            <w:r w:rsidRPr="00865182">
              <w:rPr>
                <w:sz w:val="24"/>
                <w:szCs w:val="24"/>
              </w:rPr>
              <w:br/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424DF" w14:textId="0B4B2ED1" w:rsidR="00975764" w:rsidRPr="00865182" w:rsidRDefault="00B91365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77F10" w14:textId="01538860" w:rsidR="00975764" w:rsidRPr="00865182" w:rsidRDefault="00B91365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C272FD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1F64FC3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7929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CED12" w14:textId="4B7FD9BC" w:rsidR="00975764" w:rsidRPr="00865182" w:rsidRDefault="00BA1979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F707A" w14:textId="08BF0DD4" w:rsidR="00975764" w:rsidRPr="00865182" w:rsidRDefault="00BA1979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5AE737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77AEB0D1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D0F59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Przygotowanie projektu / eseju / itp.</w:t>
            </w:r>
            <w:r w:rsidRPr="00865182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26760" w14:textId="4C19C4F1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C7DC" w14:textId="3500EA11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30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E42010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42A49E4A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24C2C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0EC68" w14:textId="3418A4C5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</w:t>
            </w:r>
            <w:r w:rsidR="00BA1979" w:rsidRPr="00865182"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A2300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0DB34E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01D1244C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4663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2513" w14:textId="4497F4D1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0CF7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B2903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503361CD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20AB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42EA5" w14:textId="1497CBF2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E3759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90E2F25" w14:textId="77777777" w:rsidR="00975764" w:rsidRPr="00865182" w:rsidRDefault="00975764" w:rsidP="00975764">
            <w:pPr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1A70C7BB" w14:textId="77777777" w:rsidTr="006F7026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BDAA0" w14:textId="77777777" w:rsidR="00975764" w:rsidRPr="00865182" w:rsidRDefault="00975764" w:rsidP="00975764">
            <w:pPr>
              <w:spacing w:before="60" w:after="60"/>
              <w:rPr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F0E35" w14:textId="1E77CA79" w:rsidR="00975764" w:rsidRPr="00865182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129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D82D" w14:textId="7F206F5B" w:rsidR="00975764" w:rsidRPr="00865182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75</w:t>
            </w:r>
          </w:p>
        </w:tc>
        <w:tc>
          <w:tcPr>
            <w:tcW w:w="12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216C7" w14:textId="77777777" w:rsidR="00975764" w:rsidRPr="00865182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249DB24A" w14:textId="77777777" w:rsidTr="00A0655B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AB1916" w14:textId="77777777" w:rsidR="00975764" w:rsidRPr="00865182" w:rsidRDefault="00975764" w:rsidP="00975764">
            <w:pPr>
              <w:spacing w:before="60" w:after="60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5EE5E20" w14:textId="7092FB79" w:rsidR="00975764" w:rsidRPr="00865182" w:rsidRDefault="0097576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5</w:t>
            </w:r>
            <w:r w:rsidR="00865182" w:rsidRPr="00865182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865182" w14:paraId="4722E8CB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CD915B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865182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794E2D0B" w14:textId="7613EDB7" w:rsidR="00975764" w:rsidRPr="00865182" w:rsidRDefault="00975764" w:rsidP="0097576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65182">
              <w:rPr>
                <w:b/>
                <w:sz w:val="24"/>
                <w:szCs w:val="24"/>
              </w:rPr>
              <w:t>2,</w:t>
            </w:r>
            <w:r w:rsidR="005B068E" w:rsidRPr="00865182">
              <w:rPr>
                <w:b/>
                <w:sz w:val="24"/>
                <w:szCs w:val="24"/>
              </w:rPr>
              <w:t>9</w:t>
            </w:r>
            <w:r w:rsidR="00865182" w:rsidRPr="00865182">
              <w:rPr>
                <w:b/>
                <w:sz w:val="24"/>
                <w:szCs w:val="24"/>
              </w:rPr>
              <w:t xml:space="preserve"> ECTS</w:t>
            </w:r>
          </w:p>
        </w:tc>
      </w:tr>
      <w:tr w:rsidR="00975764" w:rsidRPr="00865182" w14:paraId="722362F7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499FDF" w14:textId="77777777" w:rsidR="00975764" w:rsidRPr="00865182" w:rsidRDefault="00975764" w:rsidP="00975764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 xml:space="preserve">Liczba punktów ECTS związana z kształceniem na odległość (kształcenie </w:t>
            </w:r>
            <w:r w:rsidRPr="00865182">
              <w:rPr>
                <w:sz w:val="24"/>
                <w:szCs w:val="24"/>
              </w:rPr>
              <w:lastRenderedPageBreak/>
              <w:t>z wykorzystaniem metod i technik kształcenia na odległość)</w:t>
            </w:r>
            <w:r w:rsidRPr="00865182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2086E59C" w14:textId="77777777" w:rsidR="00975764" w:rsidRPr="00865182" w:rsidRDefault="00975764" w:rsidP="00975764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975764" w:rsidRPr="00865182" w14:paraId="05D9F60C" w14:textId="77777777" w:rsidTr="00A0655B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298A101" w14:textId="77777777" w:rsidR="00975764" w:rsidRPr="00865182" w:rsidRDefault="00975764" w:rsidP="00975764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865182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4658632" w14:textId="02440319" w:rsidR="00975764" w:rsidRPr="00865182" w:rsidRDefault="005B068E" w:rsidP="00975764">
            <w:pPr>
              <w:spacing w:before="60" w:after="60"/>
              <w:jc w:val="center"/>
              <w:rPr>
                <w:b/>
                <w:bCs/>
                <w:sz w:val="24"/>
                <w:szCs w:val="24"/>
              </w:rPr>
            </w:pPr>
            <w:r w:rsidRPr="00865182">
              <w:rPr>
                <w:b/>
                <w:bCs/>
                <w:sz w:val="24"/>
                <w:szCs w:val="24"/>
              </w:rPr>
              <w:t>1</w:t>
            </w:r>
            <w:r w:rsidR="00975764" w:rsidRPr="00865182">
              <w:rPr>
                <w:b/>
                <w:bCs/>
                <w:sz w:val="24"/>
                <w:szCs w:val="24"/>
              </w:rPr>
              <w:t>,</w:t>
            </w:r>
            <w:r w:rsidRPr="00865182">
              <w:rPr>
                <w:b/>
                <w:bCs/>
                <w:sz w:val="24"/>
                <w:szCs w:val="24"/>
              </w:rPr>
              <w:t>3</w:t>
            </w:r>
            <w:r w:rsidR="00865182" w:rsidRPr="00865182">
              <w:rPr>
                <w:b/>
                <w:bCs/>
                <w:sz w:val="24"/>
                <w:szCs w:val="24"/>
              </w:rPr>
              <w:t xml:space="preserve"> ECTS</w:t>
            </w:r>
          </w:p>
        </w:tc>
      </w:tr>
    </w:tbl>
    <w:p w14:paraId="15C0E196" w14:textId="77777777" w:rsidR="00DB50E0" w:rsidRPr="00865182" w:rsidRDefault="00DB50E0" w:rsidP="00505FE4"/>
    <w:sectPr w:rsidR="00DB50E0" w:rsidRPr="00865182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24F9D0" w14:textId="77777777" w:rsidR="00694ADD" w:rsidRDefault="00694ADD" w:rsidP="00505FE4">
      <w:r>
        <w:separator/>
      </w:r>
    </w:p>
  </w:endnote>
  <w:endnote w:type="continuationSeparator" w:id="0">
    <w:p w14:paraId="14A07400" w14:textId="77777777" w:rsidR="00694ADD" w:rsidRDefault="00694ADD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F54297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408894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115690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1732BAD7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74666F" w14:textId="77777777" w:rsidR="00694ADD" w:rsidRDefault="00694ADD" w:rsidP="00505FE4">
      <w:r>
        <w:separator/>
      </w:r>
    </w:p>
  </w:footnote>
  <w:footnote w:type="continuationSeparator" w:id="0">
    <w:p w14:paraId="7D3494DB" w14:textId="77777777" w:rsidR="00694ADD" w:rsidRDefault="00694ADD" w:rsidP="00505FE4">
      <w:r>
        <w:continuationSeparator/>
      </w:r>
    </w:p>
  </w:footnote>
  <w:footnote w:id="1">
    <w:p w14:paraId="1F3B781B" w14:textId="77777777" w:rsidR="00975764" w:rsidRDefault="0097576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622D3"/>
    <w:multiLevelType w:val="hybridMultilevel"/>
    <w:tmpl w:val="42368C90"/>
    <w:lvl w:ilvl="0" w:tplc="E6422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434497"/>
    <w:multiLevelType w:val="hybridMultilevel"/>
    <w:tmpl w:val="36CC88D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23600414">
    <w:abstractNumId w:val="0"/>
  </w:num>
  <w:num w:numId="2" w16cid:durableId="14547897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4ADD"/>
    <w:rsid w:val="000E7F13"/>
    <w:rsid w:val="001568E8"/>
    <w:rsid w:val="00281E20"/>
    <w:rsid w:val="002A554A"/>
    <w:rsid w:val="002A7236"/>
    <w:rsid w:val="002B4AFA"/>
    <w:rsid w:val="00427300"/>
    <w:rsid w:val="00437D12"/>
    <w:rsid w:val="00490A9C"/>
    <w:rsid w:val="00505FE4"/>
    <w:rsid w:val="00523451"/>
    <w:rsid w:val="005B068E"/>
    <w:rsid w:val="005B6987"/>
    <w:rsid w:val="006369D6"/>
    <w:rsid w:val="00652814"/>
    <w:rsid w:val="0065528C"/>
    <w:rsid w:val="00665717"/>
    <w:rsid w:val="006707F7"/>
    <w:rsid w:val="00694ADD"/>
    <w:rsid w:val="006F7026"/>
    <w:rsid w:val="00737C9B"/>
    <w:rsid w:val="007D2B4A"/>
    <w:rsid w:val="00865182"/>
    <w:rsid w:val="008A2D5A"/>
    <w:rsid w:val="008B0253"/>
    <w:rsid w:val="00944C41"/>
    <w:rsid w:val="00975764"/>
    <w:rsid w:val="009D010C"/>
    <w:rsid w:val="009D3DB6"/>
    <w:rsid w:val="009F02C9"/>
    <w:rsid w:val="00A0655B"/>
    <w:rsid w:val="00A4490B"/>
    <w:rsid w:val="00A66CAF"/>
    <w:rsid w:val="00AE0235"/>
    <w:rsid w:val="00B3364F"/>
    <w:rsid w:val="00B53A36"/>
    <w:rsid w:val="00B774B0"/>
    <w:rsid w:val="00B91365"/>
    <w:rsid w:val="00BA1979"/>
    <w:rsid w:val="00BF43B6"/>
    <w:rsid w:val="00C031A1"/>
    <w:rsid w:val="00C14DCE"/>
    <w:rsid w:val="00C63105"/>
    <w:rsid w:val="00CA45DE"/>
    <w:rsid w:val="00CF68E0"/>
    <w:rsid w:val="00DA73AF"/>
    <w:rsid w:val="00DB50E0"/>
    <w:rsid w:val="00DD7E10"/>
    <w:rsid w:val="00E92E1F"/>
    <w:rsid w:val="00ED7884"/>
    <w:rsid w:val="00F049E9"/>
    <w:rsid w:val="00FE1589"/>
    <w:rsid w:val="08CA4A67"/>
    <w:rsid w:val="464A6806"/>
    <w:rsid w:val="493172D7"/>
    <w:rsid w:val="6BAE8DD7"/>
    <w:rsid w:val="7669F3BF"/>
    <w:rsid w:val="7B1E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CBA654"/>
  <w15:chartTrackingRefBased/>
  <w15:docId w15:val="{17F536EA-EAAC-4023-AD38-FF31D50746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rsid w:val="008B0253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cek\OneDrive%20-%20Akademia%20Nauk%20Stosowanych%20w%20Elbl&#261;gu\__sylabusy\Sztuczna%20inteligencja_2024_SS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921844-FE08-4CB2-9DA3-C274B3E48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Sztuczna inteligencja_2024_SS</Template>
  <TotalTime>5</TotalTime>
  <Pages>4</Pages>
  <Words>835</Words>
  <Characters>5015</Characters>
  <Application>Microsoft Office Word</Application>
  <DocSecurity>0</DocSecurity>
  <Lines>41</Lines>
  <Paragraphs>11</Paragraphs>
  <ScaleCrop>false</ScaleCrop>
  <Company>Panstwowa Wyzsza Szkola Zawodowa w Elblagu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Paluszak</dc:creator>
  <cp:keywords/>
  <dc:description/>
  <cp:lastModifiedBy>Teresa Jurewicz-Obrzut</cp:lastModifiedBy>
  <cp:revision>40</cp:revision>
  <cp:lastPrinted>2023-12-05T12:20:00Z</cp:lastPrinted>
  <dcterms:created xsi:type="dcterms:W3CDTF">2024-05-28T12:06:00Z</dcterms:created>
  <dcterms:modified xsi:type="dcterms:W3CDTF">2024-08-21T14:02:00Z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